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14DE" w:rsidRDefault="00C714DE" w:rsidP="00C714D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WIDERDEN</w:t>
      </w:r>
      <w:r>
        <w:t xml:space="preserve">   </w:t>
      </w:r>
      <w:proofErr w:type="gramStart"/>
      <w:r>
        <w:t xml:space="preserve">   (</w:t>
      </w:r>
      <w:proofErr w:type="gramEnd"/>
      <w:r>
        <w:t>fl.1503)</w:t>
      </w:r>
    </w:p>
    <w:p w:rsidR="00C714DE" w:rsidRDefault="00C714DE" w:rsidP="00C714D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Pluckley</w:t>
      </w:r>
      <w:proofErr w:type="spellEnd"/>
      <w:r>
        <w:t>, Kent.</w:t>
      </w:r>
    </w:p>
    <w:p w:rsidR="00C714DE" w:rsidRDefault="00C714DE" w:rsidP="00C714D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714DE" w:rsidRDefault="00C714DE" w:rsidP="00C714D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714DE" w:rsidRDefault="00C714DE" w:rsidP="00C714D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1503</w:t>
      </w:r>
      <w:r>
        <w:tab/>
        <w:t>He made his Will.   (Plomer p.498)</w:t>
      </w:r>
    </w:p>
    <w:p w:rsidR="00C714DE" w:rsidRDefault="00C714DE" w:rsidP="00C714D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714DE" w:rsidRDefault="00C714DE" w:rsidP="00C714D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714DE" w:rsidRDefault="00C714DE" w:rsidP="00C714D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14 December 2017</w:t>
      </w:r>
    </w:p>
    <w:p w:rsidR="006B2F86" w:rsidRPr="00E71FC3" w:rsidRDefault="00C714D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14DE" w:rsidRDefault="00C714DE" w:rsidP="00E71FC3">
      <w:pPr>
        <w:spacing w:after="0" w:line="240" w:lineRule="auto"/>
      </w:pPr>
      <w:r>
        <w:separator/>
      </w:r>
    </w:p>
  </w:endnote>
  <w:endnote w:type="continuationSeparator" w:id="0">
    <w:p w:rsidR="00C714DE" w:rsidRDefault="00C714D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14DE" w:rsidRDefault="00C714DE" w:rsidP="00E71FC3">
      <w:pPr>
        <w:spacing w:after="0" w:line="240" w:lineRule="auto"/>
      </w:pPr>
      <w:r>
        <w:separator/>
      </w:r>
    </w:p>
  </w:footnote>
  <w:footnote w:type="continuationSeparator" w:id="0">
    <w:p w:rsidR="00C714DE" w:rsidRDefault="00C714D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4DE"/>
    <w:rsid w:val="001A7C09"/>
    <w:rsid w:val="00577BD5"/>
    <w:rsid w:val="00656CBA"/>
    <w:rsid w:val="006A1F77"/>
    <w:rsid w:val="00733BE7"/>
    <w:rsid w:val="00AB52E8"/>
    <w:rsid w:val="00B16D3F"/>
    <w:rsid w:val="00BB41AC"/>
    <w:rsid w:val="00C714D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990A951-17E5-4DCB-A3A3-CF50444E5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2017-12-23T20:06:00Z</dcterms:created>
  <dcterms:modified xsi:type="dcterms:W3CDTF">2017-12-23T20:06:00Z</dcterms:modified>
</cp:coreProperties>
</file>